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117A555D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</w:t>
      </w:r>
      <w:r w:rsidR="00520ECA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 xml:space="preserve">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520ECA" w:rsidRPr="00E46CE9">
        <w:rPr>
          <w:b/>
          <w:bCs/>
        </w:rPr>
        <w:t>Údržba, opravy a odstraňování závad 2025-2029 – Oprava zařízení kolejových brzd 2026-2029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</w:t>
      </w:r>
      <w:r w:rsidRPr="00E46CE9">
        <w:rPr>
          <w:rFonts w:eastAsia="Times New Roman" w:cs="Times New Roman"/>
          <w:lang w:eastAsia="cs-CZ"/>
        </w:rPr>
        <w:t xml:space="preserve">č.j. </w:t>
      </w:r>
      <w:r w:rsidR="00E46CE9" w:rsidRPr="00E46CE9">
        <w:rPr>
          <w:rFonts w:eastAsia="Times New Roman" w:cs="Times New Roman"/>
          <w:lang w:eastAsia="cs-CZ"/>
        </w:rPr>
        <w:t>123152/2026-SŽ-GŘ-O15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BA10F8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BA10F8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9AE8B" w14:textId="77777777" w:rsidR="00BA10F8" w:rsidRDefault="00BA10F8" w:rsidP="00962258">
      <w:pPr>
        <w:spacing w:after="0" w:line="240" w:lineRule="auto"/>
      </w:pPr>
      <w:r>
        <w:separator/>
      </w:r>
    </w:p>
  </w:endnote>
  <w:endnote w:type="continuationSeparator" w:id="0">
    <w:p w14:paraId="70CA81AB" w14:textId="77777777" w:rsidR="00BA10F8" w:rsidRDefault="00BA10F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9329A" w14:textId="77777777" w:rsidR="00BA10F8" w:rsidRDefault="00BA10F8" w:rsidP="00962258">
      <w:pPr>
        <w:spacing w:after="0" w:line="240" w:lineRule="auto"/>
      </w:pPr>
      <w:r>
        <w:separator/>
      </w:r>
    </w:p>
  </w:footnote>
  <w:footnote w:type="continuationSeparator" w:id="0">
    <w:p w14:paraId="58822646" w14:textId="77777777" w:rsidR="00BA10F8" w:rsidRDefault="00BA10F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111E4"/>
    <w:rsid w:val="00280E07"/>
    <w:rsid w:val="002811DF"/>
    <w:rsid w:val="002C31BF"/>
    <w:rsid w:val="002D08B1"/>
    <w:rsid w:val="002E0CD7"/>
    <w:rsid w:val="003401F1"/>
    <w:rsid w:val="0034037A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0ECA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A10F8"/>
    <w:rsid w:val="00BD7E91"/>
    <w:rsid w:val="00C02D0A"/>
    <w:rsid w:val="00C03A6E"/>
    <w:rsid w:val="00C17A08"/>
    <w:rsid w:val="00C44F6A"/>
    <w:rsid w:val="00C47AE3"/>
    <w:rsid w:val="00C503B3"/>
    <w:rsid w:val="00C715B9"/>
    <w:rsid w:val="00CB7697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46CE9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34037A"/>
    <w:rsid w:val="0049171C"/>
    <w:rsid w:val="00572E1B"/>
    <w:rsid w:val="006C24A8"/>
    <w:rsid w:val="00710200"/>
    <w:rsid w:val="0087094D"/>
    <w:rsid w:val="00B72819"/>
    <w:rsid w:val="00BE31C7"/>
    <w:rsid w:val="00C601C7"/>
    <w:rsid w:val="00CB7697"/>
    <w:rsid w:val="00DB3D9A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C69FC9-33C5-4651-8B88-9E62363D8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91</TotalTime>
  <Pages>2</Pages>
  <Words>474</Words>
  <Characters>2802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Maršíková Iva</cp:lastModifiedBy>
  <cp:revision>12</cp:revision>
  <cp:lastPrinted>2026-07-20T10:12:00Z</cp:lastPrinted>
  <dcterms:created xsi:type="dcterms:W3CDTF">2023-11-16T10:29:00Z</dcterms:created>
  <dcterms:modified xsi:type="dcterms:W3CDTF">2026-07-20T10:12:00Z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  <property fmtid="{D5CDD505-2E9C-101B-9397-08002B2CF9AE}" pid="3" name="URL">
    <vt:lpwstr/>
  </property>
</Properties>
</file>